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46A437BB" w:rsidR="00344C82" w:rsidRPr="00546FCB" w:rsidRDefault="00985993" w:rsidP="00DD21DE">
            <w:pPr>
              <w:jc w:val="left"/>
              <w:rPr>
                <w:color w:val="0033CC"/>
              </w:rPr>
            </w:pPr>
            <w:r w:rsidRPr="00546FCB">
              <w:rPr>
                <w:color w:val="0033CC"/>
              </w:rPr>
              <w:t>60</w:t>
            </w:r>
            <w:r w:rsidR="00FA7C41">
              <w:rPr>
                <w:color w:val="0033CC"/>
              </w:rPr>
              <w:t>454-26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F2AE141" w:rsidR="00344C82" w:rsidRPr="00546FCB" w:rsidRDefault="00985993" w:rsidP="00DD21DE">
            <w:pPr>
              <w:rPr>
                <w:color w:val="0033CC"/>
              </w:rPr>
            </w:pPr>
            <w:r w:rsidRPr="00546FCB">
              <w:rPr>
                <w:color w:val="0033CC"/>
              </w:rPr>
              <w:t xml:space="preserve">Stadt Gedern </w:t>
            </w:r>
            <w:r w:rsidR="00E9302E">
              <w:rPr>
                <w:color w:val="0033CC"/>
              </w:rPr>
              <w:t>–</w:t>
            </w:r>
            <w:r w:rsidRPr="00546FCB">
              <w:rPr>
                <w:color w:val="0033CC"/>
              </w:rPr>
              <w:t xml:space="preserve"> Austausch</w:t>
            </w:r>
            <w:r w:rsidR="00E9302E">
              <w:rPr>
                <w:color w:val="0033CC"/>
              </w:rPr>
              <w:t xml:space="preserve"> und Nachrüstung</w:t>
            </w:r>
            <w:r w:rsidRPr="00546FCB">
              <w:rPr>
                <w:color w:val="0033CC"/>
              </w:rPr>
              <w:t xml:space="preserve"> von Eingangs- und Treppenhaustüren für einen barrierefreien Zugang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2C835633" w:rsidR="00344C82" w:rsidRPr="001C55D1" w:rsidRDefault="00985993" w:rsidP="00DD21DE">
            <w:r w:rsidRPr="00546FCB">
              <w:rPr>
                <w:color w:val="0033CC"/>
              </w:rPr>
              <w:t>Austausch</w:t>
            </w:r>
            <w:r w:rsidR="00E9302E">
              <w:rPr>
                <w:color w:val="0033CC"/>
              </w:rPr>
              <w:t xml:space="preserve"> und Nachrüstung</w:t>
            </w:r>
            <w:r w:rsidRPr="00546FCB">
              <w:rPr>
                <w:color w:val="0033CC"/>
              </w:rPr>
              <w:t xml:space="preserve"> von Eingangs- und Treppenhaustüren für einen barrierefreien Zugang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65D7E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FCF7F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DD0F7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54A32A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C1B5E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1DEC1C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1EF" w14:textId="77777777" w:rsidR="00E9302E" w:rsidRDefault="00E9302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F3E5" w14:textId="77777777" w:rsidR="00E9302E" w:rsidRDefault="00E930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C33CA" w14:textId="77777777" w:rsidR="00E9302E" w:rsidRDefault="00E9302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688C"/>
    <w:rsid w:val="001B705C"/>
    <w:rsid w:val="001C3E5C"/>
    <w:rsid w:val="001C509D"/>
    <w:rsid w:val="001E0C92"/>
    <w:rsid w:val="001F47CC"/>
    <w:rsid w:val="002006D2"/>
    <w:rsid w:val="00221939"/>
    <w:rsid w:val="0022295B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46FCB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45D1F"/>
    <w:rsid w:val="007633C2"/>
    <w:rsid w:val="00777CC0"/>
    <w:rsid w:val="0078194F"/>
    <w:rsid w:val="00782E76"/>
    <w:rsid w:val="0078695C"/>
    <w:rsid w:val="007D6F38"/>
    <w:rsid w:val="007E5665"/>
    <w:rsid w:val="007E61DB"/>
    <w:rsid w:val="0080065F"/>
    <w:rsid w:val="00801A74"/>
    <w:rsid w:val="0081723D"/>
    <w:rsid w:val="00856C84"/>
    <w:rsid w:val="00887502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D6ADF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9302E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A7C4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338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Nerke, Andreas</cp:lastModifiedBy>
  <cp:revision>14</cp:revision>
  <cp:lastPrinted>2010-03-03T17:05:00Z</cp:lastPrinted>
  <dcterms:created xsi:type="dcterms:W3CDTF">2016-10-19T11:49:00Z</dcterms:created>
  <dcterms:modified xsi:type="dcterms:W3CDTF">2026-06-08T14:14:00Z</dcterms:modified>
</cp:coreProperties>
</file>